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0070B" w14:textId="77777777" w:rsidR="00FF41BB" w:rsidRDefault="00FF41BB" w:rsidP="00FF41BB">
      <w:pPr>
        <w:pStyle w:val="NoSpacing"/>
      </w:pPr>
      <w:r>
        <w:rPr>
          <w:u w:val="single"/>
        </w:rPr>
        <w:t>John AMERIS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7A7AFC5F" w14:textId="77777777" w:rsidR="00FF41BB" w:rsidRDefault="00FF41BB" w:rsidP="00FF41BB">
      <w:pPr>
        <w:pStyle w:val="NoSpacing"/>
      </w:pPr>
      <w:r>
        <w:t xml:space="preserve">of </w:t>
      </w:r>
      <w:proofErr w:type="spellStart"/>
      <w:r>
        <w:t>Thornell</w:t>
      </w:r>
      <w:proofErr w:type="spellEnd"/>
      <w:r>
        <w:t>, West Riding of Yorkshire.</w:t>
      </w:r>
    </w:p>
    <w:p w14:paraId="5B30BE5F" w14:textId="77777777" w:rsidR="00FF41BB" w:rsidRDefault="00FF41BB" w:rsidP="00FF41BB">
      <w:pPr>
        <w:pStyle w:val="NoSpacing"/>
      </w:pPr>
    </w:p>
    <w:p w14:paraId="78043812" w14:textId="77777777" w:rsidR="00FF41BB" w:rsidRDefault="00FF41BB" w:rsidP="00FF41BB">
      <w:pPr>
        <w:pStyle w:val="NoSpacing"/>
      </w:pPr>
    </w:p>
    <w:p w14:paraId="54E80A84" w14:textId="77777777" w:rsidR="00FF41BB" w:rsidRDefault="00FF41BB" w:rsidP="00FF41BB">
      <w:pPr>
        <w:pStyle w:val="NoSpacing"/>
      </w:pPr>
      <w:r>
        <w:t>29 Oct.1481</w:t>
      </w:r>
      <w:r>
        <w:tab/>
        <w:t>The Rector of Methley was licensed to solemnize his marriage to Margaret</w:t>
      </w:r>
    </w:p>
    <w:p w14:paraId="64E84D15" w14:textId="77777777" w:rsidR="00FF41BB" w:rsidRDefault="00FF41BB" w:rsidP="00FF41BB">
      <w:pPr>
        <w:pStyle w:val="NoSpacing"/>
      </w:pPr>
      <w:r>
        <w:tab/>
      </w:r>
      <w:r>
        <w:tab/>
      </w:r>
      <w:proofErr w:type="spellStart"/>
      <w:r>
        <w:t>Medeley</w:t>
      </w:r>
      <w:proofErr w:type="spellEnd"/>
      <w:r>
        <w:t xml:space="preserve"> of Methley(q.v.).</w:t>
      </w:r>
    </w:p>
    <w:p w14:paraId="3EE20462" w14:textId="77777777" w:rsidR="00FF41BB" w:rsidRDefault="00FF41BB" w:rsidP="00FF41BB">
      <w:pPr>
        <w:pStyle w:val="NoSpacing"/>
      </w:pPr>
      <w:r>
        <w:tab/>
      </w:r>
      <w:r>
        <w:tab/>
        <w:t>(“The Register of Thomas Rotherham, Archbishop of York 1480-1500</w:t>
      </w:r>
    </w:p>
    <w:p w14:paraId="7FCEF0B3" w14:textId="77777777" w:rsidR="00FF41BB" w:rsidRDefault="00FF41BB" w:rsidP="00FF41BB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p.10)</w:t>
      </w:r>
    </w:p>
    <w:p w14:paraId="40F4FFB5" w14:textId="77777777" w:rsidR="00FF41BB" w:rsidRDefault="00FF41BB" w:rsidP="00FF41BB">
      <w:pPr>
        <w:pStyle w:val="NoSpacing"/>
      </w:pPr>
    </w:p>
    <w:p w14:paraId="1202A630" w14:textId="77777777" w:rsidR="00FF41BB" w:rsidRDefault="00FF41BB" w:rsidP="00FF41BB">
      <w:pPr>
        <w:pStyle w:val="NoSpacing"/>
      </w:pPr>
    </w:p>
    <w:p w14:paraId="0AAE3457" w14:textId="77777777" w:rsidR="00FF41BB" w:rsidRDefault="00FF41BB" w:rsidP="00FF41BB">
      <w:pPr>
        <w:pStyle w:val="NoSpacing"/>
      </w:pPr>
      <w:r>
        <w:t>26 March 2019</w:t>
      </w:r>
    </w:p>
    <w:p w14:paraId="54068DBB" w14:textId="77777777" w:rsidR="006B2F86" w:rsidRPr="00E71FC3" w:rsidRDefault="00FF41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9E513" w14:textId="77777777" w:rsidR="00FF41BB" w:rsidRDefault="00FF41BB" w:rsidP="00E71FC3">
      <w:pPr>
        <w:spacing w:after="0" w:line="240" w:lineRule="auto"/>
      </w:pPr>
      <w:r>
        <w:separator/>
      </w:r>
    </w:p>
  </w:endnote>
  <w:endnote w:type="continuationSeparator" w:id="0">
    <w:p w14:paraId="502B90F4" w14:textId="77777777" w:rsidR="00FF41BB" w:rsidRDefault="00FF41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426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81780" w14:textId="77777777" w:rsidR="00FF41BB" w:rsidRDefault="00FF41BB" w:rsidP="00E71FC3">
      <w:pPr>
        <w:spacing w:after="0" w:line="240" w:lineRule="auto"/>
      </w:pPr>
      <w:r>
        <w:separator/>
      </w:r>
    </w:p>
  </w:footnote>
  <w:footnote w:type="continuationSeparator" w:id="0">
    <w:p w14:paraId="4F772631" w14:textId="77777777" w:rsidR="00FF41BB" w:rsidRDefault="00FF41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1B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C911"/>
  <w15:chartTrackingRefBased/>
  <w15:docId w15:val="{C8C1D914-86D5-4463-AFD2-FBCD7DF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2019-03-31T15:29:00Z</dcterms:created>
  <dcterms:modified xsi:type="dcterms:W3CDTF">2019-03-31T15:30:00Z</dcterms:modified>
</cp:coreProperties>
</file>